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76CAB" w14:textId="77777777" w:rsidR="00786B62" w:rsidRDefault="00786B62" w:rsidP="00786B6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BABTHORPE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3B008F73" w14:textId="77777777" w:rsidR="00786B62" w:rsidRDefault="00786B62" w:rsidP="00786B6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Broad Street Ward, London.</w:t>
      </w:r>
    </w:p>
    <w:p w14:paraId="1F8BF284" w14:textId="77777777" w:rsidR="00786B62" w:rsidRDefault="00786B62" w:rsidP="00786B62">
      <w:pPr>
        <w:pStyle w:val="NoSpacing"/>
        <w:rPr>
          <w:rFonts w:eastAsia="Times New Roman" w:cs="Times New Roman"/>
          <w:szCs w:val="24"/>
        </w:rPr>
      </w:pPr>
    </w:p>
    <w:p w14:paraId="56E36D38" w14:textId="77777777" w:rsidR="00786B62" w:rsidRDefault="00786B62" w:rsidP="00786B62">
      <w:pPr>
        <w:pStyle w:val="NoSpacing"/>
        <w:rPr>
          <w:rFonts w:eastAsia="Times New Roman" w:cs="Times New Roman"/>
          <w:szCs w:val="24"/>
        </w:rPr>
      </w:pPr>
    </w:p>
    <w:p w14:paraId="6DE1F12E" w14:textId="77777777" w:rsidR="00786B62" w:rsidRDefault="00786B62" w:rsidP="00786B6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a Constable.</w:t>
      </w:r>
    </w:p>
    <w:p w14:paraId="0FEE6AE0" w14:textId="77777777" w:rsidR="00786B62" w:rsidRDefault="00786B62" w:rsidP="00786B6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4886BBE9" w14:textId="77777777" w:rsidR="00786B62" w:rsidRDefault="00786B62" w:rsidP="00786B6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73E3BDBF" w14:textId="77777777" w:rsidR="00786B62" w:rsidRDefault="00786B62" w:rsidP="00786B62">
      <w:pPr>
        <w:pStyle w:val="NoSpacing"/>
        <w:rPr>
          <w:rFonts w:eastAsia="Times New Roman" w:cs="Times New Roman"/>
          <w:szCs w:val="24"/>
        </w:rPr>
      </w:pPr>
    </w:p>
    <w:p w14:paraId="02F33C01" w14:textId="77777777" w:rsidR="00786B62" w:rsidRDefault="00786B62" w:rsidP="00786B62">
      <w:pPr>
        <w:pStyle w:val="NoSpacing"/>
        <w:rPr>
          <w:rFonts w:eastAsia="Times New Roman" w:cs="Times New Roman"/>
          <w:szCs w:val="24"/>
        </w:rPr>
      </w:pPr>
    </w:p>
    <w:p w14:paraId="4851B054" w14:textId="77777777" w:rsidR="00786B62" w:rsidRDefault="00786B62" w:rsidP="00786B6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April 2023</w:t>
      </w:r>
    </w:p>
    <w:p w14:paraId="5037837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779E" w14:textId="77777777" w:rsidR="00786B62" w:rsidRDefault="00786B62" w:rsidP="009139A6">
      <w:r>
        <w:separator/>
      </w:r>
    </w:p>
  </w:endnote>
  <w:endnote w:type="continuationSeparator" w:id="0">
    <w:p w14:paraId="5F43E6FB" w14:textId="77777777" w:rsidR="00786B62" w:rsidRDefault="00786B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B7E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903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A0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B39ED" w14:textId="77777777" w:rsidR="00786B62" w:rsidRDefault="00786B62" w:rsidP="009139A6">
      <w:r>
        <w:separator/>
      </w:r>
    </w:p>
  </w:footnote>
  <w:footnote w:type="continuationSeparator" w:id="0">
    <w:p w14:paraId="6078D8B8" w14:textId="77777777" w:rsidR="00786B62" w:rsidRDefault="00786B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99A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7CB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15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B62"/>
    <w:rsid w:val="000666E0"/>
    <w:rsid w:val="002510B7"/>
    <w:rsid w:val="005C130B"/>
    <w:rsid w:val="00786B6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BFF5"/>
  <w15:chartTrackingRefBased/>
  <w15:docId w15:val="{700FC876-6042-4EE3-9C9F-72E8E14B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2023-04-29T21:02:00Z</dcterms:created>
  <dcterms:modified xsi:type="dcterms:W3CDTF">2023-04-29T21:02:00Z</dcterms:modified>
</cp:coreProperties>
</file>